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F07" w:rsidRDefault="001B1F07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Утверждаю</w:t>
      </w:r>
    </w:p>
    <w:p w:rsidR="001B1F07" w:rsidRDefault="001B1F07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Директор_________Н.Л.Месхи.</w:t>
      </w:r>
    </w:p>
    <w:p w:rsidR="001B1F07" w:rsidRDefault="001B1F07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Согласовано Совет дома_____</w:t>
      </w:r>
    </w:p>
    <w:p w:rsidR="001B1F07" w:rsidRDefault="001B1F07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14марта 2014г</w:t>
      </w:r>
    </w:p>
    <w:p w:rsidR="001B1F07" w:rsidRDefault="001B1F07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B1F07" w:rsidRDefault="001B1F07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B1F07" w:rsidRDefault="001B1F07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B1F07" w:rsidRDefault="001B1F07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B1F07" w:rsidRPr="009C424C" w:rsidRDefault="001B1F07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C424C">
        <w:rPr>
          <w:rFonts w:ascii="Times New Roman" w:hAnsi="Times New Roman"/>
          <w:b/>
          <w:sz w:val="28"/>
          <w:szCs w:val="28"/>
        </w:rPr>
        <w:t>ПЛАН</w:t>
      </w:r>
    </w:p>
    <w:p w:rsidR="001B1F07" w:rsidRDefault="001B1F07" w:rsidP="009C424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 (услуг) необходимых для выполнения на МКЖД  ул. Красная 53 на 2014г-2015г</w:t>
      </w:r>
    </w:p>
    <w:p w:rsidR="001B1F07" w:rsidRDefault="001B1F07" w:rsidP="009C424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4111"/>
        <w:gridCol w:w="1550"/>
        <w:gridCol w:w="2112"/>
        <w:gridCol w:w="2112"/>
        <w:gridCol w:w="2113"/>
        <w:gridCol w:w="2113"/>
      </w:tblGrid>
      <w:tr w:rsidR="001B1F07" w:rsidRPr="008827D9" w:rsidTr="008827D9">
        <w:tc>
          <w:tcPr>
            <w:tcW w:w="675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111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Наименование работ (услуг) и их адресность</w:t>
            </w:r>
          </w:p>
        </w:tc>
        <w:tc>
          <w:tcPr>
            <w:tcW w:w="1550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Ед. измер.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Стоимость единицы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Стоимость общая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1B1F07" w:rsidRPr="008827D9" w:rsidTr="008827D9">
        <w:tc>
          <w:tcPr>
            <w:tcW w:w="675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1B1F07" w:rsidRPr="008827D9" w:rsidTr="008827D9">
        <w:tc>
          <w:tcPr>
            <w:tcW w:w="675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 xml:space="preserve">Проверка и ремонт по необходимости всех вентиляционных каналов </w:t>
            </w:r>
          </w:p>
        </w:tc>
        <w:tc>
          <w:tcPr>
            <w:tcW w:w="1550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130-00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5850,00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1B1F07" w:rsidRPr="008827D9" w:rsidTr="008827D9">
        <w:tc>
          <w:tcPr>
            <w:tcW w:w="675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 xml:space="preserve">Ремонт </w:t>
            </w:r>
            <w:r>
              <w:rPr>
                <w:rFonts w:ascii="Times New Roman" w:hAnsi="Times New Roman"/>
                <w:sz w:val="28"/>
                <w:szCs w:val="28"/>
              </w:rPr>
              <w:t>частичный отмостки ж/б</w:t>
            </w:r>
          </w:p>
        </w:tc>
        <w:tc>
          <w:tcPr>
            <w:tcW w:w="1550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М2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183,5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410,11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75256,23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F07" w:rsidRPr="008827D9" w:rsidTr="008827D9">
        <w:tc>
          <w:tcPr>
            <w:tcW w:w="675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энергетического паспорта Фз-261</w:t>
            </w:r>
          </w:p>
        </w:tc>
        <w:tc>
          <w:tcPr>
            <w:tcW w:w="1550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2919,6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8758,80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ФЗ-261</w:t>
            </w:r>
          </w:p>
        </w:tc>
      </w:tr>
      <w:tr w:rsidR="001B1F07" w:rsidRPr="008827D9" w:rsidTr="008827D9">
        <w:tc>
          <w:tcPr>
            <w:tcW w:w="675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Устранения замечаний по Постановлению прокурора и жил. Инспекции края   о проведении работ  по энергосбережению и повышению энергетической эффективности согласно постановления (губернатора)Краснодарского края №1023/1 от 26.09.2011..а именно  не проведена замена ламп накаливания в местах общего пользования и наружного освещения на энергоэффективные лампы.</w:t>
            </w:r>
          </w:p>
        </w:tc>
        <w:tc>
          <w:tcPr>
            <w:tcW w:w="1550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330,00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6600,00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F07" w:rsidRPr="008827D9" w:rsidTr="008827D9">
        <w:tc>
          <w:tcPr>
            <w:tcW w:w="675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Гидравлическое испытание и  промывка </w:t>
            </w:r>
          </w:p>
          <w:p w:rsidR="001B1F07" w:rsidRPr="004E71B9" w:rsidRDefault="001B1F07" w:rsidP="004E71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системы отопления</w:t>
            </w:r>
          </w:p>
        </w:tc>
        <w:tc>
          <w:tcPr>
            <w:tcW w:w="1550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2250,00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11,99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26977,50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Ежегодно </w:t>
            </w:r>
          </w:p>
        </w:tc>
      </w:tr>
      <w:tr w:rsidR="001B1F07" w:rsidRPr="008827D9" w:rsidTr="008827D9">
        <w:tc>
          <w:tcPr>
            <w:tcW w:w="675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Ревизия и частичная замена вентилей на ЦО,ГВС, ХВС</w:t>
            </w:r>
          </w:p>
        </w:tc>
        <w:tc>
          <w:tcPr>
            <w:tcW w:w="1550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16500,00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F07" w:rsidRPr="008827D9" w:rsidTr="008827D9">
        <w:tc>
          <w:tcPr>
            <w:tcW w:w="675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Установить автоматический датчик включения и выключения наружного освещения</w:t>
            </w:r>
          </w:p>
        </w:tc>
        <w:tc>
          <w:tcPr>
            <w:tcW w:w="1550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3500</w:t>
            </w:r>
            <w:r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F07" w:rsidRPr="008827D9" w:rsidTr="008827D9">
        <w:tc>
          <w:tcPr>
            <w:tcW w:w="675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и покраска известковым раствором  ж/б козырьков при входах в подъезды. (По жалобе)</w:t>
            </w:r>
          </w:p>
        </w:tc>
        <w:tc>
          <w:tcPr>
            <w:tcW w:w="1550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21,5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150,00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700,00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F07" w:rsidRPr="008827D9" w:rsidTr="008827D9">
        <w:tc>
          <w:tcPr>
            <w:tcW w:w="675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Окраска газовой трубы по всему периметру дома</w:t>
            </w:r>
            <w:r>
              <w:rPr>
                <w:rFonts w:ascii="Times New Roman" w:hAnsi="Times New Roman"/>
                <w:sz w:val="28"/>
                <w:szCs w:val="28"/>
              </w:rPr>
              <w:t>( по жалобе)</w:t>
            </w:r>
          </w:p>
        </w:tc>
        <w:tc>
          <w:tcPr>
            <w:tcW w:w="1550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115,0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7672,66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F07" w:rsidRPr="008827D9" w:rsidTr="008827D9">
        <w:tc>
          <w:tcPr>
            <w:tcW w:w="675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111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Подвал подготовка т/узла</w:t>
            </w:r>
          </w:p>
        </w:tc>
        <w:tc>
          <w:tcPr>
            <w:tcW w:w="1550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1445.00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2890,00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F07" w:rsidRPr="008827D9" w:rsidTr="008827D9">
        <w:tc>
          <w:tcPr>
            <w:tcW w:w="675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Уголок д 40</w:t>
            </w:r>
          </w:p>
        </w:tc>
        <w:tc>
          <w:tcPr>
            <w:tcW w:w="1550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600,00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F07" w:rsidRPr="008827D9" w:rsidTr="008827D9">
        <w:tc>
          <w:tcPr>
            <w:tcW w:w="675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Арматура д20</w:t>
            </w:r>
          </w:p>
        </w:tc>
        <w:tc>
          <w:tcPr>
            <w:tcW w:w="1550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F07" w:rsidRPr="008827D9" w:rsidTr="008827D9">
        <w:tc>
          <w:tcPr>
            <w:tcW w:w="675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111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Электрощитовые:</w:t>
            </w:r>
          </w:p>
        </w:tc>
        <w:tc>
          <w:tcPr>
            <w:tcW w:w="1550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F07" w:rsidRPr="008827D9" w:rsidTr="008827D9">
        <w:tc>
          <w:tcPr>
            <w:tcW w:w="675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Автоматы 16 А</w:t>
            </w:r>
          </w:p>
        </w:tc>
        <w:tc>
          <w:tcPr>
            <w:tcW w:w="1550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45.00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900.00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F07" w:rsidRPr="008827D9" w:rsidTr="008827D9">
        <w:tc>
          <w:tcPr>
            <w:tcW w:w="675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Автоматы 25А</w:t>
            </w:r>
          </w:p>
        </w:tc>
        <w:tc>
          <w:tcPr>
            <w:tcW w:w="1550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48.00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960,00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F07" w:rsidRPr="008827D9" w:rsidTr="008827D9">
        <w:tc>
          <w:tcPr>
            <w:tcW w:w="675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111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Замена деревянных оконных блоков на энергоэффективные МПО ФЗ-261</w:t>
            </w:r>
          </w:p>
        </w:tc>
        <w:tc>
          <w:tcPr>
            <w:tcW w:w="1550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112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5800,00</w:t>
            </w:r>
          </w:p>
        </w:tc>
        <w:tc>
          <w:tcPr>
            <w:tcW w:w="2113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69600,00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F07" w:rsidRPr="008827D9" w:rsidTr="008827D9">
        <w:tc>
          <w:tcPr>
            <w:tcW w:w="675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111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ж/бетонной дороги внутридомовой  территории по обращению собственника</w:t>
            </w:r>
          </w:p>
        </w:tc>
        <w:tc>
          <w:tcPr>
            <w:tcW w:w="1550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12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(32*6,0)192</w:t>
            </w:r>
          </w:p>
        </w:tc>
        <w:tc>
          <w:tcPr>
            <w:tcW w:w="2112" w:type="dxa"/>
          </w:tcPr>
          <w:p w:rsidR="001B1F07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2000,00</w:t>
            </w:r>
          </w:p>
        </w:tc>
        <w:tc>
          <w:tcPr>
            <w:tcW w:w="2113" w:type="dxa"/>
          </w:tcPr>
          <w:p w:rsidR="001B1F07" w:rsidRDefault="001B1F07" w:rsidP="00B44D0A">
            <w:pPr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384000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F07" w:rsidRPr="008827D9" w:rsidTr="008827D9">
        <w:tc>
          <w:tcPr>
            <w:tcW w:w="675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 </w:t>
            </w:r>
          </w:p>
        </w:tc>
        <w:tc>
          <w:tcPr>
            <w:tcW w:w="4111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Затраты на содержание аварийной службы. дворника-уборшицы, МОП, управление МКД</w:t>
            </w:r>
          </w:p>
        </w:tc>
        <w:tc>
          <w:tcPr>
            <w:tcW w:w="1550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месяц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16138,03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F07" w:rsidRPr="008827D9" w:rsidTr="008827D9">
        <w:tc>
          <w:tcPr>
            <w:tcW w:w="675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550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9,26 р/м2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01.07.2014г.по 01.07.2015г.</w:t>
            </w:r>
          </w:p>
        </w:tc>
        <w:tc>
          <w:tcPr>
            <w:tcW w:w="2112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196646,99</w:t>
            </w:r>
          </w:p>
        </w:tc>
        <w:tc>
          <w:tcPr>
            <w:tcW w:w="2113" w:type="dxa"/>
          </w:tcPr>
          <w:p w:rsidR="001B1F07" w:rsidRPr="008827D9" w:rsidRDefault="001B1F0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 выполнении работ всех 1м2 9,81руб.</w:t>
            </w:r>
          </w:p>
        </w:tc>
      </w:tr>
    </w:tbl>
    <w:p w:rsidR="001B1F07" w:rsidRDefault="001B1F07" w:rsidP="009C424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1F07" w:rsidRPr="009C424C" w:rsidRDefault="001B1F07" w:rsidP="009C424C">
      <w:pPr>
        <w:jc w:val="center"/>
        <w:rPr>
          <w:rFonts w:ascii="Times New Roman" w:hAnsi="Times New Roman"/>
          <w:sz w:val="28"/>
          <w:szCs w:val="28"/>
        </w:rPr>
      </w:pPr>
    </w:p>
    <w:sectPr w:rsidR="001B1F07" w:rsidRPr="009C424C" w:rsidSect="009C42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F07" w:rsidRDefault="001B1F07">
      <w:r>
        <w:separator/>
      </w:r>
    </w:p>
  </w:endnote>
  <w:endnote w:type="continuationSeparator" w:id="0">
    <w:p w:rsidR="001B1F07" w:rsidRDefault="001B1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F07" w:rsidRDefault="001B1F07" w:rsidP="000D28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1F07" w:rsidRDefault="001B1F07" w:rsidP="00BD3C0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F07" w:rsidRDefault="001B1F07" w:rsidP="000D28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B1F07" w:rsidRDefault="001B1F07" w:rsidP="00BD3C0F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F07" w:rsidRDefault="001B1F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F07" w:rsidRDefault="001B1F07">
      <w:r>
        <w:separator/>
      </w:r>
    </w:p>
  </w:footnote>
  <w:footnote w:type="continuationSeparator" w:id="0">
    <w:p w:rsidR="001B1F07" w:rsidRDefault="001B1F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F07" w:rsidRDefault="001B1F0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F07" w:rsidRDefault="001B1F0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F07" w:rsidRDefault="001B1F0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24C"/>
    <w:rsid w:val="00011C1C"/>
    <w:rsid w:val="0001484E"/>
    <w:rsid w:val="0005320E"/>
    <w:rsid w:val="00095B20"/>
    <w:rsid w:val="000D28F9"/>
    <w:rsid w:val="000D6297"/>
    <w:rsid w:val="000E5A5E"/>
    <w:rsid w:val="000F5454"/>
    <w:rsid w:val="0010550A"/>
    <w:rsid w:val="001262F0"/>
    <w:rsid w:val="00153EA9"/>
    <w:rsid w:val="00154AF8"/>
    <w:rsid w:val="001A4A9B"/>
    <w:rsid w:val="001B1F07"/>
    <w:rsid w:val="001B54A3"/>
    <w:rsid w:val="002D7075"/>
    <w:rsid w:val="002E0FE7"/>
    <w:rsid w:val="00334A78"/>
    <w:rsid w:val="003B3529"/>
    <w:rsid w:val="004057BB"/>
    <w:rsid w:val="00405F05"/>
    <w:rsid w:val="004A1059"/>
    <w:rsid w:val="004E71B9"/>
    <w:rsid w:val="00582921"/>
    <w:rsid w:val="005A364F"/>
    <w:rsid w:val="006150DB"/>
    <w:rsid w:val="00620B1C"/>
    <w:rsid w:val="006F5D1F"/>
    <w:rsid w:val="00701343"/>
    <w:rsid w:val="007D25D8"/>
    <w:rsid w:val="007D3C55"/>
    <w:rsid w:val="008827D9"/>
    <w:rsid w:val="008952FB"/>
    <w:rsid w:val="008C2A42"/>
    <w:rsid w:val="00950A41"/>
    <w:rsid w:val="00990D0A"/>
    <w:rsid w:val="009A33A4"/>
    <w:rsid w:val="009C424C"/>
    <w:rsid w:val="009D330B"/>
    <w:rsid w:val="009E6467"/>
    <w:rsid w:val="009E6815"/>
    <w:rsid w:val="009F0E07"/>
    <w:rsid w:val="00A16BC4"/>
    <w:rsid w:val="00A40B58"/>
    <w:rsid w:val="00A67186"/>
    <w:rsid w:val="00A8537A"/>
    <w:rsid w:val="00AE6F37"/>
    <w:rsid w:val="00B26944"/>
    <w:rsid w:val="00B44D0A"/>
    <w:rsid w:val="00B611DF"/>
    <w:rsid w:val="00B6430E"/>
    <w:rsid w:val="00B64CF8"/>
    <w:rsid w:val="00BD3C0F"/>
    <w:rsid w:val="00C13A50"/>
    <w:rsid w:val="00C1681F"/>
    <w:rsid w:val="00CE422E"/>
    <w:rsid w:val="00D07880"/>
    <w:rsid w:val="00D176F1"/>
    <w:rsid w:val="00D47572"/>
    <w:rsid w:val="00D95CB4"/>
    <w:rsid w:val="00DC4577"/>
    <w:rsid w:val="00E52362"/>
    <w:rsid w:val="00F867C6"/>
    <w:rsid w:val="00FC3D1C"/>
    <w:rsid w:val="00FD0374"/>
    <w:rsid w:val="00FD4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059"/>
    <w:pPr>
      <w:spacing w:after="200"/>
      <w:ind w:firstLine="709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424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D3C0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262F0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BD3C0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9E646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1343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188</TotalTime>
  <Pages>3</Pages>
  <Words>301</Words>
  <Characters>1718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User</dc:creator>
  <cp:keywords/>
  <dc:description/>
  <cp:lastModifiedBy>Neo</cp:lastModifiedBy>
  <cp:revision>6</cp:revision>
  <cp:lastPrinted>2014-03-14T14:53:00Z</cp:lastPrinted>
  <dcterms:created xsi:type="dcterms:W3CDTF">2014-03-13T13:15:00Z</dcterms:created>
  <dcterms:modified xsi:type="dcterms:W3CDTF">2014-03-17T06:43:00Z</dcterms:modified>
</cp:coreProperties>
</file>